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FB" w:rsidRDefault="008956F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14</w:t>
      </w:r>
    </w:p>
    <w:p w:rsidR="008956FB" w:rsidRPr="00F6361D" w:rsidRDefault="008956F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956FB" w:rsidRPr="0049268F" w:rsidRDefault="008956F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10.12.2021 </w:t>
      </w:r>
      <w:r w:rsidRPr="00C64EB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32</w:t>
      </w:r>
    </w:p>
    <w:p w:rsidR="008956FB" w:rsidRPr="00F6361D" w:rsidRDefault="008956FB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8956FB" w:rsidRPr="00F6361D" w:rsidRDefault="008956FB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956FB" w:rsidRPr="00F6361D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город</w:t>
      </w:r>
      <w:r>
        <w:rPr>
          <w:rFonts w:ascii="Times New Roman" w:hAnsi="Times New Roman"/>
          <w:sz w:val="28"/>
          <w:szCs w:val="28"/>
        </w:rPr>
        <w:t>а</w:t>
      </w:r>
      <w:r w:rsidRPr="00F6361D">
        <w:rPr>
          <w:rFonts w:ascii="Times New Roman" w:hAnsi="Times New Roman"/>
          <w:sz w:val="28"/>
          <w:szCs w:val="28"/>
        </w:rPr>
        <w:t xml:space="preserve"> Пыть-Яха на 20</w:t>
      </w:r>
      <w:r>
        <w:rPr>
          <w:rFonts w:ascii="Times New Roman" w:hAnsi="Times New Roman"/>
          <w:sz w:val="28"/>
          <w:szCs w:val="28"/>
        </w:rPr>
        <w:t>22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8956FB" w:rsidRPr="00F6361D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8956FB" w:rsidRPr="00772006" w:rsidRDefault="008956FB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8956FB" w:rsidRPr="006D74F1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27"/>
        <w:gridCol w:w="2164"/>
        <w:gridCol w:w="1821"/>
        <w:gridCol w:w="1866"/>
        <w:gridCol w:w="1433"/>
        <w:gridCol w:w="1429"/>
        <w:gridCol w:w="1433"/>
        <w:gridCol w:w="1799"/>
      </w:tblGrid>
      <w:tr w:rsidR="008956FB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8956FB" w:rsidRPr="00503250" w:rsidRDefault="008956FB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Default="008956FB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Pr="006D74F1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II.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/>
      </w:tblPr>
      <w:tblGrid>
        <w:gridCol w:w="2025"/>
        <w:gridCol w:w="3241"/>
        <w:gridCol w:w="1469"/>
        <w:gridCol w:w="1619"/>
        <w:gridCol w:w="1472"/>
        <w:gridCol w:w="1497"/>
        <w:gridCol w:w="3949"/>
      </w:tblGrid>
      <w:tr w:rsidR="008956FB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Pr="006D74F1" w:rsidRDefault="008956FB" w:rsidP="006D74F1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III.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/>
      </w:tblPr>
      <w:tblGrid>
        <w:gridCol w:w="9416"/>
        <w:gridCol w:w="2130"/>
        <w:gridCol w:w="1877"/>
        <w:gridCol w:w="1858"/>
      </w:tblGrid>
      <w:tr w:rsidR="008956FB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8956FB" w:rsidRPr="00772006" w:rsidRDefault="008956FB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6FB" w:rsidRDefault="008956FB" w:rsidP="00772006">
      <w:pPr>
        <w:rPr>
          <w:rFonts w:ascii="Times New Roman" w:hAnsi="Times New Roman"/>
          <w:sz w:val="24"/>
          <w:szCs w:val="24"/>
        </w:rPr>
      </w:pPr>
    </w:p>
    <w:sectPr w:rsidR="008956FB" w:rsidSect="006D74F1">
      <w:headerReference w:type="even" r:id="rId6"/>
      <w:headerReference w:type="default" r:id="rId7"/>
      <w:pgSz w:w="16838" w:h="11906" w:orient="landscape"/>
      <w:pgMar w:top="1134" w:right="851" w:bottom="567" w:left="851" w:header="283" w:footer="283" w:gutter="0"/>
      <w:pgNumType w:start="2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6FB" w:rsidRDefault="008956FB" w:rsidP="00E619A7">
      <w:pPr>
        <w:spacing w:after="0" w:line="240" w:lineRule="auto"/>
      </w:pPr>
      <w:r>
        <w:separator/>
      </w:r>
    </w:p>
  </w:endnote>
  <w:endnote w:type="continuationSeparator" w:id="0">
    <w:p w:rsidR="008956FB" w:rsidRDefault="008956F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6FB" w:rsidRDefault="008956FB" w:rsidP="00E619A7">
      <w:pPr>
        <w:spacing w:after="0" w:line="240" w:lineRule="auto"/>
      </w:pPr>
      <w:r>
        <w:separator/>
      </w:r>
    </w:p>
  </w:footnote>
  <w:footnote w:type="continuationSeparator" w:id="0">
    <w:p w:rsidR="008956FB" w:rsidRDefault="008956F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6FB" w:rsidRDefault="008956FB" w:rsidP="00B9257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56FB" w:rsidRDefault="008956FB" w:rsidP="00F6361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6FB" w:rsidRPr="006D74F1" w:rsidRDefault="008956FB" w:rsidP="00DB366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4"/>
        <w:szCs w:val="24"/>
      </w:rPr>
    </w:pPr>
    <w:r w:rsidRPr="006D74F1">
      <w:rPr>
        <w:rStyle w:val="PageNumber"/>
        <w:rFonts w:ascii="Times New Roman" w:hAnsi="Times New Roman"/>
        <w:sz w:val="24"/>
        <w:szCs w:val="24"/>
      </w:rPr>
      <w:fldChar w:fldCharType="begin"/>
    </w:r>
    <w:r w:rsidRPr="006D74F1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6D74F1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240</w:t>
    </w:r>
    <w:r w:rsidRPr="006D74F1">
      <w:rPr>
        <w:rStyle w:val="PageNumber"/>
        <w:rFonts w:ascii="Times New Roman" w:hAnsi="Times New Roman"/>
        <w:sz w:val="24"/>
        <w:szCs w:val="24"/>
      </w:rPr>
      <w:fldChar w:fldCharType="end"/>
    </w:r>
  </w:p>
  <w:p w:rsidR="008956FB" w:rsidRDefault="008956FB" w:rsidP="00F6361D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203C52"/>
    <w:rsid w:val="00242800"/>
    <w:rsid w:val="00255EA7"/>
    <w:rsid w:val="00296E72"/>
    <w:rsid w:val="002B68CB"/>
    <w:rsid w:val="00302784"/>
    <w:rsid w:val="00366FC7"/>
    <w:rsid w:val="003E0B3A"/>
    <w:rsid w:val="003F3600"/>
    <w:rsid w:val="00401683"/>
    <w:rsid w:val="0041082D"/>
    <w:rsid w:val="00491113"/>
    <w:rsid w:val="0049268F"/>
    <w:rsid w:val="004A1EE7"/>
    <w:rsid w:val="004D6500"/>
    <w:rsid w:val="004E2C7A"/>
    <w:rsid w:val="005006FE"/>
    <w:rsid w:val="00503250"/>
    <w:rsid w:val="00541EE2"/>
    <w:rsid w:val="005953BC"/>
    <w:rsid w:val="005B4F9C"/>
    <w:rsid w:val="005C1251"/>
    <w:rsid w:val="005D77EB"/>
    <w:rsid w:val="00615C20"/>
    <w:rsid w:val="006949C7"/>
    <w:rsid w:val="00694DD8"/>
    <w:rsid w:val="006951F8"/>
    <w:rsid w:val="006C47E0"/>
    <w:rsid w:val="006D74F1"/>
    <w:rsid w:val="00715884"/>
    <w:rsid w:val="007261F3"/>
    <w:rsid w:val="00772006"/>
    <w:rsid w:val="007D0E39"/>
    <w:rsid w:val="00807D55"/>
    <w:rsid w:val="0081583E"/>
    <w:rsid w:val="008177D1"/>
    <w:rsid w:val="008956FB"/>
    <w:rsid w:val="008E02FC"/>
    <w:rsid w:val="00942390"/>
    <w:rsid w:val="0095795E"/>
    <w:rsid w:val="009D08C0"/>
    <w:rsid w:val="00AE02B4"/>
    <w:rsid w:val="00B2529E"/>
    <w:rsid w:val="00B35A32"/>
    <w:rsid w:val="00B83977"/>
    <w:rsid w:val="00B92579"/>
    <w:rsid w:val="00C64EB7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29E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F6361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182</Words>
  <Characters>1041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</cp:revision>
  <cp:lastPrinted>2021-12-10T11:05:00Z</cp:lastPrinted>
  <dcterms:created xsi:type="dcterms:W3CDTF">2021-12-09T12:42:00Z</dcterms:created>
  <dcterms:modified xsi:type="dcterms:W3CDTF">2021-12-10T11:05:00Z</dcterms:modified>
</cp:coreProperties>
</file>